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23C15" w14:textId="43B93AA6" w:rsidR="00BA00AB" w:rsidRDefault="0096277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James SHIRWOD</w:t>
      </w:r>
      <w:r>
        <w:rPr>
          <w:rFonts w:ascii="Times New Roman" w:hAnsi="Times New Roman" w:cs="Times New Roman"/>
          <w:sz w:val="24"/>
          <w:szCs w:val="24"/>
        </w:rPr>
        <w:t xml:space="preserve">       (d.ca.1438)</w:t>
      </w:r>
    </w:p>
    <w:p w14:paraId="340BBC73" w14:textId="2AC5E7FD" w:rsidR="00962776" w:rsidRDefault="0096277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0561AB3B" w14:textId="0EF2B381" w:rsidR="00962776" w:rsidRDefault="0096277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DD10C4" w14:textId="2ED8EBD2" w:rsidR="00962776" w:rsidRDefault="0096277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DBAF1B" w14:textId="21224FA2" w:rsidR="00962776" w:rsidRDefault="003D4D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</w:t>
      </w:r>
      <w:r>
        <w:rPr>
          <w:rFonts w:ascii="Times New Roman" w:hAnsi="Times New Roman" w:cs="Times New Roman"/>
          <w:sz w:val="24"/>
          <w:szCs w:val="24"/>
        </w:rPr>
        <w:tab/>
        <w:t>1438</w:t>
      </w:r>
      <w:r>
        <w:rPr>
          <w:rFonts w:ascii="Times New Roman" w:hAnsi="Times New Roman" w:cs="Times New Roman"/>
          <w:sz w:val="24"/>
          <w:szCs w:val="24"/>
        </w:rPr>
        <w:tab/>
        <w:t>Probate of his Will.   (W.Y.R. p.150)</w:t>
      </w:r>
    </w:p>
    <w:p w14:paraId="3C55BBA4" w14:textId="400C487D" w:rsidR="003D4DBB" w:rsidRDefault="003D4D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45A8F2" w14:textId="356F14F8" w:rsidR="003D4DBB" w:rsidRDefault="003D4D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844BC2" w14:textId="008EBA30" w:rsidR="003D4DBB" w:rsidRPr="00962776" w:rsidRDefault="003D4D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sectPr w:rsidR="003D4DBB" w:rsidRPr="009627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D936C" w14:textId="77777777" w:rsidR="00962776" w:rsidRDefault="00962776" w:rsidP="009139A6">
      <w:r>
        <w:separator/>
      </w:r>
    </w:p>
  </w:endnote>
  <w:endnote w:type="continuationSeparator" w:id="0">
    <w:p w14:paraId="4D1B0DE6" w14:textId="77777777" w:rsidR="00962776" w:rsidRDefault="009627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6E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9C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39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EADD" w14:textId="77777777" w:rsidR="00962776" w:rsidRDefault="00962776" w:rsidP="009139A6">
      <w:r>
        <w:separator/>
      </w:r>
    </w:p>
  </w:footnote>
  <w:footnote w:type="continuationSeparator" w:id="0">
    <w:p w14:paraId="5477F605" w14:textId="77777777" w:rsidR="00962776" w:rsidRDefault="009627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EF7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A47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3E0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76"/>
    <w:rsid w:val="000666E0"/>
    <w:rsid w:val="002510B7"/>
    <w:rsid w:val="003D4DBB"/>
    <w:rsid w:val="005C130B"/>
    <w:rsid w:val="00826F5C"/>
    <w:rsid w:val="009139A6"/>
    <w:rsid w:val="009448BB"/>
    <w:rsid w:val="0096277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BC65A"/>
  <w15:chartTrackingRefBased/>
  <w15:docId w15:val="{3CE9C32B-F901-450D-94D6-06DCE3A6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2022-07-07T15:52:00Z</dcterms:created>
  <dcterms:modified xsi:type="dcterms:W3CDTF">2022-07-07T16:01:00Z</dcterms:modified>
</cp:coreProperties>
</file>